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5C6E" w14:textId="77777777" w:rsidR="00276B51" w:rsidRDefault="00276B51" w:rsidP="00276B51">
      <w:pPr>
        <w:pStyle w:val="NoSpacing"/>
      </w:pPr>
      <w:r>
        <w:rPr>
          <w:u w:val="single"/>
        </w:rPr>
        <w:t>Gilbert ALDERMAN</w:t>
      </w:r>
      <w:r>
        <w:t xml:space="preserve">     (fl.1480)</w:t>
      </w:r>
    </w:p>
    <w:p w14:paraId="66FBA4BA" w14:textId="77777777" w:rsidR="00276B51" w:rsidRDefault="00276B51" w:rsidP="00276B51">
      <w:pPr>
        <w:pStyle w:val="NoSpacing"/>
      </w:pPr>
      <w:r>
        <w:t xml:space="preserve">of </w:t>
      </w:r>
      <w:proofErr w:type="spellStart"/>
      <w:r>
        <w:t>Belstead</w:t>
      </w:r>
      <w:proofErr w:type="spellEnd"/>
      <w:r>
        <w:t>, Suffolk. Yeoman.</w:t>
      </w:r>
    </w:p>
    <w:p w14:paraId="5EEB5952" w14:textId="77777777" w:rsidR="00276B51" w:rsidRDefault="00276B51" w:rsidP="00276B51">
      <w:pPr>
        <w:pStyle w:val="NoSpacing"/>
      </w:pPr>
    </w:p>
    <w:p w14:paraId="05CE9242" w14:textId="77777777" w:rsidR="00276B51" w:rsidRDefault="00276B51" w:rsidP="00276B51">
      <w:pPr>
        <w:pStyle w:val="NoSpacing"/>
      </w:pPr>
    </w:p>
    <w:p w14:paraId="60CD9DEE" w14:textId="77777777" w:rsidR="00276B51" w:rsidRDefault="00276B51" w:rsidP="00276B51">
      <w:pPr>
        <w:pStyle w:val="NoSpacing"/>
      </w:pPr>
      <w:r>
        <w:tab/>
        <w:t>1480</w:t>
      </w:r>
      <w:r>
        <w:tab/>
        <w:t xml:space="preserve">He made a plaint against William </w:t>
      </w:r>
      <w:proofErr w:type="spellStart"/>
      <w:r>
        <w:t>Guybon</w:t>
      </w:r>
      <w:proofErr w:type="spellEnd"/>
      <w:r>
        <w:t xml:space="preserve"> of </w:t>
      </w:r>
      <w:proofErr w:type="spellStart"/>
      <w:r>
        <w:t>Helmingham</w:t>
      </w:r>
      <w:proofErr w:type="spellEnd"/>
      <w:r>
        <w:t>(q.v.) and</w:t>
      </w:r>
    </w:p>
    <w:p w14:paraId="4B3096E4" w14:textId="77777777" w:rsidR="00276B51" w:rsidRDefault="00276B51" w:rsidP="00276B51">
      <w:pPr>
        <w:pStyle w:val="NoSpacing"/>
      </w:pPr>
      <w:r>
        <w:tab/>
      </w:r>
      <w:r>
        <w:tab/>
        <w:t>his wife, Joan(q.v.).</w:t>
      </w:r>
    </w:p>
    <w:p w14:paraId="22198418" w14:textId="77777777" w:rsidR="00276B51" w:rsidRDefault="00276B51" w:rsidP="00276B51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47ED4956" w14:textId="77777777" w:rsidR="00276B51" w:rsidRDefault="00276B51" w:rsidP="00276B51">
      <w:pPr>
        <w:pStyle w:val="NoSpacing"/>
      </w:pPr>
    </w:p>
    <w:p w14:paraId="7523400E" w14:textId="77777777" w:rsidR="00276B51" w:rsidRDefault="00276B51" w:rsidP="00276B51">
      <w:pPr>
        <w:pStyle w:val="NoSpacing"/>
      </w:pPr>
    </w:p>
    <w:p w14:paraId="645D54CA" w14:textId="77777777" w:rsidR="00276B51" w:rsidRDefault="00276B51" w:rsidP="00276B51">
      <w:pPr>
        <w:pStyle w:val="NoSpacing"/>
      </w:pPr>
      <w:r>
        <w:t>11 August 2019</w:t>
      </w:r>
    </w:p>
    <w:p w14:paraId="55DEBDCD" w14:textId="77777777" w:rsidR="006B2F86" w:rsidRPr="00E71FC3" w:rsidRDefault="00276B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D7959" w14:textId="77777777" w:rsidR="00276B51" w:rsidRDefault="00276B51" w:rsidP="00E71FC3">
      <w:pPr>
        <w:spacing w:after="0" w:line="240" w:lineRule="auto"/>
      </w:pPr>
      <w:r>
        <w:separator/>
      </w:r>
    </w:p>
  </w:endnote>
  <w:endnote w:type="continuationSeparator" w:id="0">
    <w:p w14:paraId="3B65B741" w14:textId="77777777" w:rsidR="00276B51" w:rsidRDefault="00276B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504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43D69" w14:textId="77777777" w:rsidR="00276B51" w:rsidRDefault="00276B51" w:rsidP="00E71FC3">
      <w:pPr>
        <w:spacing w:after="0" w:line="240" w:lineRule="auto"/>
      </w:pPr>
      <w:r>
        <w:separator/>
      </w:r>
    </w:p>
  </w:footnote>
  <w:footnote w:type="continuationSeparator" w:id="0">
    <w:p w14:paraId="1774C3A1" w14:textId="77777777" w:rsidR="00276B51" w:rsidRDefault="00276B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B51"/>
    <w:rsid w:val="001A7C09"/>
    <w:rsid w:val="00276B5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2E8E4"/>
  <w15:chartTrackingRefBased/>
  <w15:docId w15:val="{BEB0FF3D-2AAB-40AA-98F5-400D5264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76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2019-09-26T19:28:00Z</dcterms:created>
  <dcterms:modified xsi:type="dcterms:W3CDTF">2019-09-26T19:29:00Z</dcterms:modified>
</cp:coreProperties>
</file>